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Rotherham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Rotherham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Rotherham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Rotherham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Rotherham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Rotherham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53.6% </w:t>
      </w:r>
      <w:r w:rsidRPr="004747BF">
        <w:rPr>
          <w:rFonts w:ascii="Libre Franklin Light" w:eastAsia="Times New Roman" w:hAnsi="Libre Franklin Light" w:cs="Calibri Light"/>
        </w:rPr>
        <w:t xml:space="preserve">of those respondents classified as PGSI 8+ in Rotherham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Rotherham is estimated to be </w:t>
      </w:r>
      <w:r w:rsidRPr="00773DF7">
        <w:rPr>
          <w:rFonts w:ascii="Libre Franklin Light" w:eastAsia="Times New Roman" w:hAnsi="Libre Franklin Light" w:cs="Calibri Light"/>
          <w:b/>
          <w:bCs/>
          <w:color w:val="C45911" w:themeColor="accent2" w:themeShade="BF"/>
        </w:rPr>
        <w:t xml:space="preserve">£5,052,837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Rotherham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Rotherham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ther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Rotherham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ther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Rotherham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ther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Rotherham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Rotherham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Rotherham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Rotherham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Rotherham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£5,052,837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Rotherham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£82,302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£1,702,060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£121,930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£34,293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£62,870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£3,049,382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£5,052,837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Rotherham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Rotherham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Rotherham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Rotherham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Rotherham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Rotherham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28D181C-E45B-4138-B5AA-540707E7954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